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9D6C0" w14:textId="77777777" w:rsidR="005F0152" w:rsidRDefault="005F0152" w:rsidP="005F015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JACSON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74703520" w14:textId="77777777" w:rsidR="005F0152" w:rsidRDefault="005F0152" w:rsidP="005F015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0FB3015E" w14:textId="77777777" w:rsidR="005F0152" w:rsidRDefault="005F0152" w:rsidP="005F015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1483203" w14:textId="77777777" w:rsidR="005F0152" w:rsidRDefault="005F0152" w:rsidP="005F015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9B38624" w14:textId="77777777" w:rsidR="005F0152" w:rsidRDefault="005F0152" w:rsidP="005F015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672DDFE1" w14:textId="77777777" w:rsidR="005F0152" w:rsidRDefault="005F0152" w:rsidP="005F015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65F29B8B" w14:textId="77777777" w:rsidR="005F0152" w:rsidRPr="00065994" w:rsidRDefault="005F0152" w:rsidP="005F0152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27461769" w14:textId="77777777" w:rsidR="005F0152" w:rsidRDefault="005F0152" w:rsidP="005F0152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6FCF0E9" w14:textId="77777777" w:rsidR="005F0152" w:rsidRDefault="005F0152" w:rsidP="005F015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0B2E558" w14:textId="77777777" w:rsidR="005F0152" w:rsidRDefault="005F0152" w:rsidP="005F015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A1564D8" w14:textId="77777777" w:rsidR="005F0152" w:rsidRDefault="005F0152" w:rsidP="005F015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December 2023</w:t>
      </w:r>
    </w:p>
    <w:p w14:paraId="69C588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45D5E" w14:textId="77777777" w:rsidR="005F0152" w:rsidRDefault="005F0152" w:rsidP="009139A6">
      <w:r>
        <w:separator/>
      </w:r>
    </w:p>
  </w:endnote>
  <w:endnote w:type="continuationSeparator" w:id="0">
    <w:p w14:paraId="031A8A46" w14:textId="77777777" w:rsidR="005F0152" w:rsidRDefault="005F01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4C3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6F89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A8A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C9596" w14:textId="77777777" w:rsidR="005F0152" w:rsidRDefault="005F0152" w:rsidP="009139A6">
      <w:r>
        <w:separator/>
      </w:r>
    </w:p>
  </w:footnote>
  <w:footnote w:type="continuationSeparator" w:id="0">
    <w:p w14:paraId="67A02365" w14:textId="77777777" w:rsidR="005F0152" w:rsidRDefault="005F01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FCE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AED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55E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152"/>
    <w:rsid w:val="000666E0"/>
    <w:rsid w:val="002510B7"/>
    <w:rsid w:val="00270799"/>
    <w:rsid w:val="005C130B"/>
    <w:rsid w:val="005F0152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BB5E8"/>
  <w15:chartTrackingRefBased/>
  <w15:docId w15:val="{9DE8D585-31D8-44AE-928B-DBE026875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2024-03-05T12:43:00Z</dcterms:created>
  <dcterms:modified xsi:type="dcterms:W3CDTF">2024-03-05T12:44:00Z</dcterms:modified>
</cp:coreProperties>
</file>